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E40E2" w14:textId="77777777" w:rsidR="00A27E3D" w:rsidRDefault="00A27E3D" w:rsidP="00A2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SPROTT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197C049C" w14:textId="77777777" w:rsidR="00A27E3D" w:rsidRDefault="00A27E3D" w:rsidP="00A2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Ripon. Merchant.</w:t>
      </w:r>
    </w:p>
    <w:p w14:paraId="45C982C1" w14:textId="77777777" w:rsidR="00A27E3D" w:rsidRDefault="00A27E3D" w:rsidP="00A27E3D">
      <w:pPr>
        <w:pStyle w:val="NoSpacing"/>
        <w:rPr>
          <w:rFonts w:cs="Times New Roman"/>
          <w:szCs w:val="24"/>
        </w:rPr>
      </w:pPr>
    </w:p>
    <w:p w14:paraId="5EA9F4C9" w14:textId="77777777" w:rsidR="00A27E3D" w:rsidRDefault="00A27E3D" w:rsidP="00A27E3D">
      <w:pPr>
        <w:pStyle w:val="NoSpacing"/>
        <w:rPr>
          <w:rFonts w:cs="Times New Roman"/>
          <w:szCs w:val="24"/>
        </w:rPr>
      </w:pPr>
    </w:p>
    <w:p w14:paraId="3920B895" w14:textId="77777777" w:rsidR="00A27E3D" w:rsidRDefault="00A27E3D" w:rsidP="00A2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Robert Ledes of </w:t>
      </w:r>
      <w:proofErr w:type="spellStart"/>
      <w:r>
        <w:rPr>
          <w:rFonts w:cs="Times New Roman"/>
          <w:szCs w:val="24"/>
        </w:rPr>
        <w:t>Sledmere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375605BE" w14:textId="77777777" w:rsidR="00A27E3D" w:rsidRDefault="00A27E3D" w:rsidP="00A2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D78EF">
          <w:rPr>
            <w:rStyle w:val="Hyperlink"/>
            <w:rFonts w:cs="Times New Roman"/>
            <w:szCs w:val="24"/>
          </w:rPr>
          <w:t>https://waalt.uh.edu/index.php/CP40/656</w:t>
        </w:r>
      </w:hyperlink>
      <w:r>
        <w:rPr>
          <w:rFonts w:cs="Times New Roman"/>
          <w:szCs w:val="24"/>
        </w:rPr>
        <w:t xml:space="preserve"> )</w:t>
      </w:r>
    </w:p>
    <w:p w14:paraId="7A272D26" w14:textId="77777777" w:rsidR="00A27E3D" w:rsidRDefault="00A27E3D" w:rsidP="00A27E3D">
      <w:pPr>
        <w:pStyle w:val="NoSpacing"/>
        <w:rPr>
          <w:rFonts w:cs="Times New Roman"/>
          <w:szCs w:val="24"/>
        </w:rPr>
      </w:pPr>
    </w:p>
    <w:p w14:paraId="4BFC16EC" w14:textId="77777777" w:rsidR="00A27E3D" w:rsidRDefault="00A27E3D" w:rsidP="00A27E3D">
      <w:pPr>
        <w:pStyle w:val="NoSpacing"/>
        <w:rPr>
          <w:rFonts w:cs="Times New Roman"/>
          <w:szCs w:val="24"/>
        </w:rPr>
      </w:pPr>
    </w:p>
    <w:p w14:paraId="210828FD" w14:textId="77777777" w:rsidR="00A27E3D" w:rsidRDefault="00A27E3D" w:rsidP="00A27E3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 2024</w:t>
      </w:r>
    </w:p>
    <w:p w14:paraId="254160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C6E1" w14:textId="77777777" w:rsidR="00A27E3D" w:rsidRDefault="00A27E3D" w:rsidP="009139A6">
      <w:r>
        <w:separator/>
      </w:r>
    </w:p>
  </w:endnote>
  <w:endnote w:type="continuationSeparator" w:id="0">
    <w:p w14:paraId="6E6347AE" w14:textId="77777777" w:rsidR="00A27E3D" w:rsidRDefault="00A27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7EE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17A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BA1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3E592" w14:textId="77777777" w:rsidR="00A27E3D" w:rsidRDefault="00A27E3D" w:rsidP="009139A6">
      <w:r>
        <w:separator/>
      </w:r>
    </w:p>
  </w:footnote>
  <w:footnote w:type="continuationSeparator" w:id="0">
    <w:p w14:paraId="6263D80B" w14:textId="77777777" w:rsidR="00A27E3D" w:rsidRDefault="00A27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11F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CC5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780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3D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27E3D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88522"/>
  <w15:chartTrackingRefBased/>
  <w15:docId w15:val="{3F7BBBDF-7EE0-479E-936C-429EA5CD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7E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2024-05-28T16:31:00Z</dcterms:created>
  <dcterms:modified xsi:type="dcterms:W3CDTF">2024-05-28T16:31:00Z</dcterms:modified>
</cp:coreProperties>
</file>